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12d33d2" w14:textId="12d33d2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703DE1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prosinca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703DE1">
        <w:rPr>
          <w:rFonts w:ascii="Arial" w:hAnsi="Arial" w:cs="Arial"/>
        </w:rPr>
        <w:t>SMILJE j.d.o.o. za otkup i preradu aromatičnog bilja, Kistanje, Macure 23, OIB: 49809891948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C16E2F">
        <w:rPr>
          <w:rFonts w:ascii="Arial" w:hAnsi="Arial" w:cs="Arial"/>
        </w:rPr>
        <w:t>9</w:t>
      </w:r>
      <w:r w:rsidR="00D71DB0">
        <w:rPr>
          <w:rFonts w:ascii="Arial" w:hAnsi="Arial" w:cs="Arial"/>
        </w:rPr>
        <w:t>,</w:t>
      </w:r>
      <w:r w:rsidR="00E150AE">
        <w:rPr>
          <w:rFonts w:ascii="Arial" w:hAnsi="Arial" w:cs="Arial"/>
        </w:rPr>
        <w:t>15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D7218">
        <w:rPr>
          <w:rFonts w:ascii="Arial" w:hAnsi="Arial" w:cs="Arial"/>
        </w:rPr>
        <w:t>a</w:t>
      </w:r>
      <w:r w:rsidR="00D71DB0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703DE1">
        <w:rPr>
          <w:rFonts w:ascii="Arial" w:hAnsi="Arial" w:cs="Arial"/>
        </w:rPr>
        <w:t>Ante Vukašina</w:t>
      </w:r>
      <w:r w:rsidRPr="00380A98" w:rsidR="001520A9">
        <w:rPr>
          <w:rFonts w:ascii="Arial" w:hAnsi="Arial" w:cs="Arial"/>
        </w:rPr>
        <w:t>, stečajn</w:t>
      </w:r>
      <w:r w:rsidR="00D71DB0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423A0F" w:rsidP="00423A0F" w:rsidRDefault="00423A0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E150AE" w:rsidR="00C73AB2" w:rsidP="00E150AE" w:rsidRDefault="00E150AE">
      <w:pPr>
        <w:pStyle w:val="Odlomakpopisa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p w:rsidR="00EF4F77" w:rsidP="00EF4F77" w:rsidRDefault="00E150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</w:t>
      </w: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E150AE">
        <w:rPr>
          <w:rFonts w:ascii="Arial" w:hAnsi="Arial" w:cs="Arial"/>
        </w:rPr>
        <w:t>9,20</w:t>
      </w:r>
      <w:r w:rsidRPr="00380A98">
        <w:rPr>
          <w:rFonts w:ascii="Arial" w:hAnsi="Arial" w:cs="Arial"/>
        </w:rPr>
        <w:t xml:space="preserve"> sati.</w:t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jc w:val="both"/>
        <w:rPr>
          <w:rFonts w:ascii="Arial" w:hAnsi="Arial" w:cs="Arial"/>
        </w:rPr>
      </w:pPr>
    </w:p>
    <w:p w:rsidRPr="00380A98" w:rsidR="00DB052E" w:rsidP="003D7218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FA48AB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FA48AB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FA48AB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FA48A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E150AE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703DE1">
      <w:rPr>
        <w:rFonts w:ascii="Arial" w:hAnsi="Arial" w:cs="Arial"/>
      </w:rPr>
      <w:t>133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D71DB0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A8095E">
      <w:rPr>
        <w:rFonts w:ascii="Arial" w:hAnsi="Arial" w:cs="Arial"/>
      </w:rPr>
      <w:t>31</w:t>
    </w:r>
  </w:p>
  <w:p w:rsidR="001B6783" w:rsidP="00D154FA" w:rsidRDefault="00FA48AB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703DE1">
      <w:rPr>
        <w:rFonts w:ascii="Arial" w:hAnsi="Arial" w:cs="Arial"/>
      </w:rPr>
      <w:t>133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EF4F77">
      <w:rPr>
        <w:rFonts w:ascii="Arial" w:hAnsi="Arial" w:cs="Arial"/>
      </w:rPr>
      <w:t>2</w:t>
    </w:r>
    <w:r w:rsidR="00D71DB0">
      <w:rPr>
        <w:rFonts w:ascii="Arial" w:hAnsi="Arial" w:cs="Arial"/>
      </w:rPr>
      <w:t>2</w:t>
    </w:r>
    <w:r w:rsidRPr="00380A98" w:rsidR="007038D3">
      <w:rPr>
        <w:rFonts w:ascii="Arial" w:hAnsi="Arial" w:cs="Arial"/>
      </w:rPr>
      <w:t>-</w:t>
    </w:r>
    <w:r w:rsidR="00A8095E">
      <w:rPr>
        <w:rFonts w:ascii="Arial" w:hAnsi="Arial" w:cs="Arial"/>
      </w:rPr>
      <w:t>31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72552DE"/>
    <w:multiLevelType w:val="hybridMultilevel"/>
    <w:tmpl w:val="491AC0B6"/>
    <w:lvl w:ilvl="0" w:tplc="9E92DF68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  <w:num w:numId="14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B0E66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3DE1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E7A39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8095E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16E2F"/>
    <w:rsid w:val="00C3251E"/>
    <w:rsid w:val="00C336C3"/>
    <w:rsid w:val="00C4506F"/>
    <w:rsid w:val="00C47A5E"/>
    <w:rsid w:val="00C5051F"/>
    <w:rsid w:val="00C50BF3"/>
    <w:rsid w:val="00C72B43"/>
    <w:rsid w:val="00C7364B"/>
    <w:rsid w:val="00C73AB2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7C56"/>
    <w:rsid w:val="00D11390"/>
    <w:rsid w:val="00D41701"/>
    <w:rsid w:val="00D71DB0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50AE"/>
    <w:rsid w:val="00E160EE"/>
    <w:rsid w:val="00E37447"/>
    <w:rsid w:val="00E408C6"/>
    <w:rsid w:val="00E412F2"/>
    <w:rsid w:val="00E47A68"/>
    <w:rsid w:val="00E728DE"/>
    <w:rsid w:val="00E73E3E"/>
    <w:rsid w:val="00E91A70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48AB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  <w15:docId w15:val="{17387D0A-376F-485E-83D8-18324C3E131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A48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48A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48AB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48AB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48AB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prosinca 2022.</izvorni_sadrzaj>
    <derivirana_varijabla naziv="DomainObject.StvarniPocetakDatum_1">7. prosinca 2022.</derivirana_varijabla>
  </DomainObject.StvarniPocetakDatum>
  <DomainObject.StvarniZavrsetakDatum>
    <izvorni_sadrzaj>7. prosinca 2022.</izvorni_sadrzaj>
    <derivirana_varijabla naziv="DomainObject.StvarniZavrsetakDatum_1">7. prosinca 2022.</derivirana_varijabla>
  </DomainObject.StvarniZavrsetakDatum>
  <DomainObject.PlaniraniZavrsetakDatum>
    <izvorni_sadrzaj>7. prosinca 2022.</izvorni_sadrzaj>
    <derivirana_varijabla naziv="DomainObject.PlaniraniZavrsetakDatum_1">7. prosinca 2022.</derivirana_varijabla>
  </DomainObject.PlaniraniZavrsetakDatum>
  <DomainObject.PlaniraniPocetakDatum>
    <izvorni_sadrzaj>7. prosinca 2022.</izvorni_sadrzaj>
    <derivirana_varijabla naziv="DomainObject.PlaniraniPocetakDatum_1">7. prosinca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prosinca 2022.</izvorni_sadrzaj>
    <derivirana_varijabla naziv="DomainObject.Zapisnik.DatumKreiranja_1">8.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St-133/2022-32</izvorni_sadrzaj>
    <derivirana_varijabla naziv="DomainObject.Zapisnik.Oznaka_1">St-133/2022-32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11. travnja 2022.</izvorni_sadrzaj>
    <derivirana_varijabla naziv="DomainObject.Predmet.DatumOsnivanja_1">11.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St-133/2022</izvorni_sadrzaj>
    <derivirana_varijabla naziv="DomainObject.Predmet.OznakaBroj_1">St-133/2022</derivirana_varijabla>
  </DomainObject.Predmet.OznakaBroj>
  <DomainObject.Predmet.OznakaBrojOptuznogAkta>
    <izvorni_sadrzaj>04-06-22-1980</izvorni_sadrzaj>
    <derivirana_varijabla naziv="DomainObject.Predmet.OznakaBrojOptuznogAkta_1">04-06-22-1980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SMILJE j.d.o.o. za otkup i preradu aromatičnog bilja</izvorni_sadrzaj>
    <derivirana_varijabla naziv="DomainObject.Predmet.ProtustrankaFormated_1">  SMILJE j.d.o.o. za otkup i preradu aromatičnog bilja</derivirana_varijabla>
  </DomainObject.Predmet.ProtustrankaFormated>
  <DomainObject.Predmet.ProtustrankaFormatedOIB>
    <izvorni_sadrzaj>  SMILJE j.d.o.o. za otkup i preradu aromatičnog bilja, OIB 49809891948</izvorni_sadrzaj>
    <derivirana_varijabla naziv="DomainObject.Predmet.ProtustrankaFormatedOIB_1">  SMILJE j.d.o.o. za otkup i preradu aromatičnog bilja, OIB 49809891948</derivirana_varijabla>
  </DomainObject.Predmet.ProtustrankaFormatedOIB>
  <DomainObject.Predmet.ProtustrankaFormatedWithAdress>
    <izvorni_sadrzaj> SMILJE j.d.o.o. za otkup i preradu aromatičnog bilja, Macure 23, 22305 Kistanje</izvorni_sadrzaj>
    <derivirana_varijabla naziv="DomainObject.Predmet.ProtustrankaFormatedWithAdress_1"> SMILJE j.d.o.o. za otkup i preradu aromatičnog bilja, Macure 23, 22305 Kistanje</derivirana_varijabla>
  </DomainObject.Predmet.ProtustrankaFormatedWithAdress>
  <DomainObject.Predmet.ProtustrankaFormatedWithAdressOIB>
    <izvorni_sadrzaj> SMILJE j.d.o.o. za otkup i preradu aromatičnog bilja, OIB 49809891948, Macure 23, 22305 Kistanje</izvorni_sadrzaj>
    <derivirana_varijabla naziv="DomainObject.Predmet.ProtustrankaFormatedWithAdressOIB_1"> SMILJE j.d.o.o. za otkup i preradu aromatičnog bilja, OIB 49809891948, Macure 23, 22305 Kistanje</derivirana_varijabla>
  </DomainObject.Predmet.ProtustrankaFormatedWithAdressOIB>
  <DomainObject.Predmet.ProtustrankaWithAdress>
    <izvorni_sadrzaj>SMILJE j.d.o.o. za otkup i preradu aromatičnog bilja Macure 23, 22305 Kistanje</izvorni_sadrzaj>
    <derivirana_varijabla naziv="DomainObject.Predmet.ProtustrankaWithAdress_1">SMILJE j.d.o.o. za otkup i preradu aromatičnog bilja Macure 23, 22305 Kistanje</derivirana_varijabla>
  </DomainObject.Predmet.ProtustrankaWithAdress>
  <DomainObject.Predmet.ProtustrankaWithAdressOIB>
    <izvorni_sadrzaj>SMILJE j.d.o.o. za otkup i preradu aromatičnog bilja, OIB 49809891948, Macure 23, 22305 Kistanje</izvorni_sadrzaj>
    <derivirana_varijabla naziv="DomainObject.Predmet.ProtustrankaWithAdressOIB_1">SMILJE j.d.o.o. za otkup i preradu aromatičnog bilja, OIB 49809891948, Macure 23, 22305 Kistanje</derivirana_varijabla>
  </DomainObject.Predmet.ProtustrankaWithAdressOIB>
  <DomainObject.Predmet.ProtustrankaNazivFormated>
    <izvorni_sadrzaj>SMILJE j.d.o.o. za otkup i preradu aromatičnog bilja</izvorni_sadrzaj>
    <derivirana_varijabla naziv="DomainObject.Predmet.ProtustrankaNazivFormated_1">SMILJE j.d.o.o. za otkup i preradu aromatičnog bilja</derivirana_varijabla>
  </DomainObject.Predmet.ProtustrankaNazivFormated>
  <DomainObject.Predmet.ProtustrankaNazivFormatedOIB>
    <izvorni_sadrzaj>SMILJE j.d.o.o. za otkup i preradu aromatičnog bilja, OIB 49809891948</izvorni_sadrzaj>
    <derivirana_varijabla naziv="DomainObject.Predmet.ProtustrankaNazivFormatedOIB_1">SMILJE j.d.o.o. za otkup i preradu aromatičnog bilja, OIB 49809891948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SMILJE j.d.o.o. za otkup i preradu aromatičnog bilja</item>
    </izvorni_sadrzaj>
    <derivirana_varijabla naziv="DomainObject.Predmet.ProtuStrankaListFormated_1">
      <item>SMILJE j.d.o.o. za otkup i preradu aromatičnog bilja</item>
    </derivirana_varijabla>
  </DomainObject.Predmet.ProtuStrankaListFormated>
  <DomainObject.Predmet.ProtuStrankaListFormatedOIB>
    <izvorni_sadrzaj>
      <item>SMILJE j.d.o.o. za otkup i preradu aromatičnog bilja, OIB 49809891948</item>
    </izvorni_sadrzaj>
    <derivirana_varijabla naziv="DomainObject.Predmet.ProtuStrankaListFormatedOIB_1">
      <item>SMILJE j.d.o.o. za otkup i preradu aromatičnog bilja, OIB 49809891948</item>
    </derivirana_varijabla>
  </DomainObject.Predmet.ProtuStrankaListFormatedOIB>
  <DomainObject.Predmet.ProtuStrankaListFormatedWithAdress>
    <izvorni_sadrzaj>
      <item>SMILJE j.d.o.o. za otkup i preradu aromatičnog bilja, Macure 23, 22305 Kistanje</item>
    </izvorni_sadrzaj>
    <derivirana_varijabla naziv="DomainObject.Predmet.ProtuStrankaListFormatedWithAdress_1">
      <item>SMILJE j.d.o.o. za otkup i preradu aromatičnog bilja, Macure 23, 22305 Kistanje</item>
    </derivirana_varijabla>
  </DomainObject.Predmet.ProtuStrankaListFormatedWithAdress>
  <DomainObject.Predmet.ProtuStrankaListFormatedWithAdressOIB>
    <izvorni_sadrzaj>
      <item>SMILJE j.d.o.o. za otkup i preradu aromatičnog bilja, OIB 49809891948, Macure 23, 22305 Kistanje</item>
    </izvorni_sadrzaj>
    <derivirana_varijabla naziv="DomainObject.Predmet.ProtuStrankaListFormatedWithAdressOIB_1">
      <item>SMILJE j.d.o.o. za otkup i preradu aromatičnog bilja, OIB 49809891948, Macure 23, 22305 Kistanje</item>
    </derivirana_varijabla>
  </DomainObject.Predmet.ProtuStrankaListFormatedWithAdressOIB>
  <DomainObject.Predmet.ProtuStrankaListNazivFormated>
    <izvorni_sadrzaj>
      <item>SMILJE j.d.o.o. za otkup i preradu aromatičnog bilja</item>
    </izvorni_sadrzaj>
    <derivirana_varijabla naziv="DomainObject.Predmet.ProtuStrankaListNazivFormated_1">
      <item>SMILJE j.d.o.o. za otkup i preradu aromatičnog bilja</item>
    </derivirana_varijabla>
  </DomainObject.Predmet.ProtuStrankaListNazivFormated>
  <DomainObject.Predmet.ProtuStrankaListNazivFormatedOIB>
    <izvorni_sadrzaj>
      <item>SMILJE j.d.o.o. za otkup i preradu aromatičnog bilja, OIB 49809891948</item>
    </izvorni_sadrzaj>
    <derivirana_varijabla naziv="DomainObject.Predmet.ProtuStrankaListNazivFormatedOIB_1">
      <item>SMILJE j.d.o.o. za otkup i preradu aromatičnog bilja, OIB 49809891948</item>
    </derivirana_varijabla>
  </DomainObject.Predmet.ProtuStrankaListNazivFormatedOIB>
  <DomainObject.Predmet.OstaliListFormated>
    <izvorni_sadrzaj>
      <item>Dušanka Macura</item>
      <item>Ivo Farčić</item>
      <item>Milivoj Macura</item>
    </izvorni_sadrzaj>
    <derivirana_varijabla naziv="DomainObject.Predmet.OstaliListFormated_1">
      <item>Dušanka Macura</item>
      <item>Ivo Farčić</item>
      <item>Milivoj Macura</item>
    </derivirana_varijabla>
  </DomainObject.Predmet.OstaliListFormated>
  <DomainObject.Predmet.OstaliListFormatedOIB>
    <izvorni_sadrzaj>
      <item>Dušanka Macura, OIB 64573631080</item>
      <item>Ivo Farčić, OIB 60542580519</item>
      <item>Milivoj Macura, OIB 03769952155</item>
    </izvorni_sadrzaj>
    <derivirana_varijabla naziv="DomainObject.Predmet.OstaliListFormatedOIB_1">
      <item>Dušanka Macura, OIB 64573631080</item>
      <item>Ivo Farčić, OIB 60542580519</item>
      <item>Milivoj Macura, OIB 03769952155</item>
    </derivirana_varijabla>
  </DomainObject.Predmet.OstaliListFormatedOIB>
  <DomainObject.Predmet.OstaliListFormatedWithAdress>
    <izvorni_sadrzaj>
      <item>Dušanka Macura, Macure 23, 22300 Kistanje</item>
      <item>Ivo Farčić, Baštijanova 2a, 10000 Zagreb</item>
      <item>Milivoj Macura, Macure 23, 22300 Kistanje</item>
    </izvorni_sadrzaj>
    <derivirana_varijabla naziv="DomainObject.Predmet.OstaliListFormatedWithAdress_1">
      <item>Dušanka Macura, Macure 23, 22300 Kistanje</item>
      <item>Ivo Farčić, Baštijanova 2a, 10000 Zagreb</item>
      <item>Milivoj Macura, Macure 23, 22300 Kistanje</item>
    </derivirana_varijabla>
  </DomainObject.Predmet.OstaliListFormatedWithAdress>
  <DomainObject.Predmet.OstaliListFormatedWithAdressOIB>
    <izvorni_sadrzaj>
      <item>Dušanka Macura, OIB 64573631080, Macure 23, 22300 Kistanje</item>
      <item>Ivo Farčić, OIB 60542580519, Baštijanova 2a, 10000 Zagreb</item>
      <item>Milivoj Macura, OIB 03769952155, Macure 23, 22300 Kistanje</item>
    </izvorni_sadrzaj>
    <derivirana_varijabla naziv="DomainObject.Predmet.OstaliListFormatedWithAdressOIB_1">
      <item>Dušanka Macura, OIB 64573631080, Macure 23, 22300 Kistanje</item>
      <item>Ivo Farčić, OIB 60542580519, Baštijanova 2a, 10000 Zagreb</item>
      <item>Milivoj Macura, OIB 03769952155, Macure 23, 22300 Kistanje</item>
    </derivirana_varijabla>
  </DomainObject.Predmet.OstaliListFormatedWithAdressOIB>
  <DomainObject.Predmet.OstaliListNazivFormated>
    <izvorni_sadrzaj>
      <item>Dušanka Macura</item>
      <item>Ivo Farčić</item>
      <item>Milivoj Macura</item>
    </izvorni_sadrzaj>
    <derivirana_varijabla naziv="DomainObject.Predmet.OstaliListNazivFormated_1">
      <item>Dušanka Macura</item>
      <item>Ivo Farčić</item>
      <item>Milivoj Macura</item>
    </derivirana_varijabla>
  </DomainObject.Predmet.OstaliListNazivFormated>
  <DomainObject.Predmet.OstaliListNazivFormatedOIB>
    <izvorni_sadrzaj>
      <item>Dušanka Macura, OIB 64573631080</item>
      <item>Ivo Farčić, OIB 60542580519</item>
      <item>Milivoj Macura, OIB 03769952155</item>
    </izvorni_sadrzaj>
    <derivirana_varijabla naziv="DomainObject.Predmet.OstaliListNazivFormatedOIB_1">
      <item>Dušanka Macura, OIB 64573631080</item>
      <item>Ivo Farčić, OIB 60542580519</item>
      <item>Milivoj Macura, OIB 03769952155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prosinca 2022.</izvorni_sadrzaj>
    <derivirana_varijabla naziv="DomainObject.Datum_1">8. prosinca 2022.</derivirana_varijabla>
  </DomainObject.Datum>
  <DomainObject.PoslovniBrojDokumenta>
    <izvorni_sadrzaj>St-133/2022-32</izvorni_sadrzaj>
    <derivirana_varijabla naziv="DomainObject.PoslovniBrojDokumenta_1">St-133/2022-32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SMILJE j.d.o.o. za otkup i preradu aromatičnog bilja</izvorni_sadrzaj>
    <derivirana_varijabla naziv="DomainObject.Predmet.ProtustrankaIDrugi_1">SMILJE j.d.o.o. za otkup i preradu aromatičnog bilja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SMILJE j.d.o.o. za otkup i preradu aromatičnog bilja, OIB 49809891948, Macure 23, 22305 Kistanje</izvorni_sadrzaj>
    <derivirana_varijabla naziv="DomainObject.Predmet.ProtustrankaIDrugiAdressOIB_1">SMILJE j.d.o.o. za otkup i preradu aromatičnog bilja, OIB 49809891948, Macure 23, 22305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SMILJE j.d.o.o. za otkup i preradu aromatičnog bilja</item>
      <item>Financijska agencija (FINA)</item>
      <item>Dušanka Macura</item>
      <item>Ivo Farčić</item>
      <item>Milivoj Macura</item>
    </izvorni_sadrzaj>
    <derivirana_varijabla naziv="DomainObject.Predmet.SudioniciListNaziv_1">
      <item>SMILJE j.d.o.o. za otkup i preradu aromatičnog bilja</item>
      <item>Financijska agencija (FINA)</item>
      <item>Dušanka Macura</item>
      <item>Ivo Farčić</item>
      <item>Milivoj Macura</item>
    </derivirana_varijabla>
  </DomainObject.Predmet.SudioniciListNaziv>
  <DomainObject.Predmet.SudioniciListAdressOIB>
    <izvorni_sadrzaj>
      <item>SMILJE j.d.o.o. za otkup i preradu aromatičnog bilja, OIB 49809891948, Macure 23,22305 Kistanje</item>
      <item>Financijska agencija (FINA), OIB 85821130368, Ulica grada Vukovara 70,10000 Zagreb</item>
      <item>Dušanka Macura, OIB 64573631080, Macure 23,22300 Kistanje</item>
      <item>Ivo Farčić, OIB 60542580519, Baštijanova 2a,10000 Zagreb</item>
      <item>Milivoj Macura, OIB 03769952155, Macure 23,22300 Kistanje</item>
    </izvorni_sadrzaj>
    <derivirana_varijabla naziv="DomainObject.Predmet.SudioniciListAdressOIB_1">
      <item>SMILJE j.d.o.o. za otkup i preradu aromatičnog bilja, OIB 49809891948, Macure 23,22305 Kistanje</item>
      <item>Financijska agencija (FINA), OIB 85821130368, Ulica grada Vukovara 70,10000 Zagreb</item>
      <item>Dušanka Macura, OIB 64573631080, Macure 23,22300 Kistanje</item>
      <item>Ivo Farčić, OIB 60542580519, Baštijanova 2a,10000 Zagreb</item>
      <item>Milivoj Macura, OIB 03769952155, Macure 23,22300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49809891948</item>
      <item>, OIB 85821130368</item>
      <item>, OIB 64573631080</item>
      <item>, OIB 60542580519</item>
      <item>, OIB 03769952155</item>
    </izvorni_sadrzaj>
    <derivirana_varijabla naziv="DomainObject.Predmet.SudioniciListNazivOIB_1">
      <item>, OIB 49809891948</item>
      <item>, OIB 85821130368</item>
      <item>, OIB 64573631080</item>
      <item>, OIB 60542580519</item>
      <item>, OIB 03769952155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2022.</izvorni_sadrzaj>
    <derivirana_varijabla naziv="DomainObject.Predmet.DatumPocetkaProcesa_1">11.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9C5F5-F8B2-42A8-B05D-026A4A64B1E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86</properties:Words>
  <properties:Characters>481</properties:Characters>
  <properties:Lines>28</properties:Lines>
  <properties:Paragraphs>14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2022-12-07T08:16:00Z</dcterms:created>
  <dc:creator>wsadmin</dc:creator>
  <cp:lastModifiedBy>Ante Rubelj</cp:lastModifiedBy>
  <cp:lastPrinted>2022-02-16T07:47:00Z</cp:lastPrinted>
  <dcterms:modified xmlns:xsi="http://www.w3.org/2001/XMLSchema-instance" xsi:type="dcterms:W3CDTF">2022-12-08T07:09:00Z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St-133/2022-32 / Zapisnik - Izvještajno ročište (1St-133-22 --  - IZVJEŠTAJNO ROČIŠTE - 7.12.22.docx)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